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3A" w:rsidRPr="00C944F8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one of those to whom Sir John Bohun(q.v.) granted the manors of</w:t>
      </w: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Midhurst, Easebourne, Ford and Nyetimber, Sussex, and also the advowson</w:t>
      </w: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church of Nyetimber.</w:t>
      </w: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346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24-53)</w:t>
      </w: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3A" w:rsidRDefault="0072653A" w:rsidP="007265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53A" w:rsidRDefault="0072653A" w:rsidP="00564E3C">
      <w:pPr>
        <w:spacing w:after="0" w:line="240" w:lineRule="auto"/>
      </w:pPr>
      <w:r>
        <w:separator/>
      </w:r>
    </w:p>
  </w:endnote>
  <w:endnote w:type="continuationSeparator" w:id="0">
    <w:p w:rsidR="0072653A" w:rsidRDefault="007265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2653A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53A" w:rsidRDefault="0072653A" w:rsidP="00564E3C">
      <w:pPr>
        <w:spacing w:after="0" w:line="240" w:lineRule="auto"/>
      </w:pPr>
      <w:r>
        <w:separator/>
      </w:r>
    </w:p>
  </w:footnote>
  <w:footnote w:type="continuationSeparator" w:id="0">
    <w:p w:rsidR="0072653A" w:rsidRDefault="007265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3A"/>
    <w:rsid w:val="00372DC6"/>
    <w:rsid w:val="00564E3C"/>
    <w:rsid w:val="0064591D"/>
    <w:rsid w:val="0072653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43153-17BA-4B59-A6CD-163ADC4D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265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2015-12-03T20:38:00Z</dcterms:created>
  <dcterms:modified xsi:type="dcterms:W3CDTF">2015-12-03T20:38:00Z</dcterms:modified>
</cp:coreProperties>
</file>